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356EC" w14:textId="020CF672" w:rsidR="00802C76" w:rsidRDefault="00802C76" w:rsidP="00D52148">
      <w:pPr>
        <w:tabs>
          <w:tab w:val="left" w:pos="567"/>
        </w:tabs>
        <w:spacing w:after="240"/>
        <w:jc w:val="both"/>
      </w:pPr>
      <w:r>
        <w:t xml:space="preserve">Les vidéos vous permettent de faire passer votre message de façon convaincante. Quand vous cliquez sur Vidéo en </w:t>
      </w:r>
      <w:proofErr w:type="gramStart"/>
      <w:r>
        <w:t>ligne ,</w:t>
      </w:r>
      <w:proofErr w:type="gramEnd"/>
      <w:r>
        <w:t xml:space="preserve"> vous pouvez coller le code incorporé de la vidéo que vous souhaitez ajouter. Vous pouvez également taper un mot-clé pour rechercher en ligne la vidéo qui convient le mieux à votre </w:t>
      </w:r>
      <w:proofErr w:type="gramStart"/>
      <w:r>
        <w:t>document .</w:t>
      </w:r>
      <w:proofErr w:type="gramEnd"/>
    </w:p>
    <w:p w14:paraId="15937BDC" w14:textId="7DB23218" w:rsidR="00802C76" w:rsidRDefault="00F72948" w:rsidP="008C1DF8">
      <w:pPr>
        <w:spacing w:after="240"/>
        <w:jc w:val="both"/>
      </w:pPr>
      <w:r>
        <w:t xml:space="preserve"> </w:t>
      </w:r>
      <w:r w:rsidR="00802C76">
        <w:t xml:space="preserve">Pour donner un aspect professionnel à votre document, Word offre des conceptions d’en-tête, de pied de page, de page de garde et de zone de texte qui se complètent mutuellement. Vous pouvez par exemple ajouter une page de garde, un en-tête et une barre latérale identiques. Cliquez sur Insérer et sélectionnez les éléments de votre choix dans les différentes galeries. </w:t>
      </w:r>
    </w:p>
    <w:p w14:paraId="313F7BD8" w14:textId="3F61FA61" w:rsidR="00802C76" w:rsidRDefault="00D52148" w:rsidP="00D52148">
      <w:pPr>
        <w:tabs>
          <w:tab w:val="left" w:pos="567"/>
        </w:tabs>
        <w:spacing w:after="240"/>
        <w:jc w:val="both"/>
      </w:pPr>
      <w:r>
        <w:tab/>
      </w:r>
      <w:r w:rsidR="00802C76">
        <w:t xml:space="preserve">Les thèmes et les styles vous permettent également de structurer votre document. Quand vous cliquez sur Conception et sélectionnez un nouveau </w:t>
      </w:r>
      <w:proofErr w:type="gramStart"/>
      <w:r w:rsidR="00802C76">
        <w:t>thème ,</w:t>
      </w:r>
      <w:proofErr w:type="gramEnd"/>
      <w:r w:rsidR="00802C76">
        <w:t xml:space="preserve"> les images, graphiques et SmartArt sont modifiés pour correspondre au nouveau thème choisi. Quand vous appliquez des styles, les titres changent pour refléter le nouveau </w:t>
      </w:r>
      <w:proofErr w:type="gramStart"/>
      <w:r w:rsidR="00802C76">
        <w:t>thème .</w:t>
      </w:r>
      <w:proofErr w:type="gramEnd"/>
      <w:r w:rsidR="00802C76">
        <w:t xml:space="preserve"> </w:t>
      </w:r>
    </w:p>
    <w:p w14:paraId="06D3F954" w14:textId="3838CD30" w:rsidR="00802C76" w:rsidRDefault="00F72948" w:rsidP="008C1DF8">
      <w:pPr>
        <w:spacing w:after="240"/>
        <w:jc w:val="both"/>
      </w:pPr>
      <w:r>
        <w:t xml:space="preserve"> </w:t>
      </w:r>
      <w:r w:rsidR="00802C76">
        <w:t xml:space="preserve">Gagnez du temps dans Word grâce aux nouveaux boutons qui s'affichent quand vous en avez besoin. Si vous souhaitez modifier la façon dont une image s’ajuste à votre </w:t>
      </w:r>
      <w:proofErr w:type="gramStart"/>
      <w:r w:rsidR="00802C76">
        <w:t>document ,</w:t>
      </w:r>
      <w:proofErr w:type="gramEnd"/>
      <w:r w:rsidR="00802C76">
        <w:t xml:space="preserve"> cliquez sur celle-ci pour qu’un bouton d’options de disposition apparaisse en regard de celle-ci. Quand vous travaillez sur un tableau, cliquez à l’emplacement où vous souhaitez ajouter une ligne ou une </w:t>
      </w:r>
      <w:proofErr w:type="gramStart"/>
      <w:r w:rsidR="00802C76">
        <w:t>colonne ,</w:t>
      </w:r>
      <w:proofErr w:type="gramEnd"/>
      <w:r w:rsidR="00802C76">
        <w:t xml:space="preserve"> puis cliquez sur le signe plus.</w:t>
      </w:r>
    </w:p>
    <w:p w14:paraId="5E760CA0" w14:textId="2CCF41F7" w:rsidR="00802C76" w:rsidRDefault="00D52148" w:rsidP="00D52148">
      <w:pPr>
        <w:tabs>
          <w:tab w:val="left" w:pos="567"/>
        </w:tabs>
        <w:spacing w:after="240"/>
        <w:jc w:val="both"/>
      </w:pPr>
      <w:r>
        <w:tab/>
      </w:r>
      <w:r w:rsidR="00802C76">
        <w:t xml:space="preserve">La lecture est également simplifiée grâce au nouveau mode Lecture. Vous pouvez réduire certaines parties du document et vous concentrer sur le texte désiré. Si vous devez stopper la lecture avant d’atteindre la fin de votre </w:t>
      </w:r>
      <w:proofErr w:type="gramStart"/>
      <w:r w:rsidR="00802C76">
        <w:t>document ,</w:t>
      </w:r>
      <w:proofErr w:type="gramEnd"/>
      <w:r w:rsidR="00802C76">
        <w:t xml:space="preserve"> Word garde en mémoire l’endroit où vous avez arrêté la lecture, même sur un autre appareil .</w:t>
      </w:r>
    </w:p>
    <w:p w14:paraId="10FEC01A" w14:textId="762477B0" w:rsidR="00802C76" w:rsidRDefault="00F72948" w:rsidP="008C1DF8">
      <w:pPr>
        <w:spacing w:after="240"/>
        <w:jc w:val="both"/>
      </w:pPr>
      <w:r>
        <w:t xml:space="preserve"> </w:t>
      </w:r>
      <w:r w:rsidR="00802C76">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26AEC136" w14:textId="77777777" w:rsidR="00802C76" w:rsidRPr="0005478D" w:rsidRDefault="00802C76" w:rsidP="008C1DF8">
      <w:pPr>
        <w:spacing w:after="240"/>
        <w:jc w:val="both"/>
      </w:pPr>
    </w:p>
    <w:sectPr w:rsidR="00802C76" w:rsidRPr="0005478D" w:rsidSect="0096338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8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A50C3" w14:textId="77777777" w:rsidR="00EB4F3A" w:rsidRDefault="00EB4F3A" w:rsidP="008511A0">
      <w:r>
        <w:separator/>
      </w:r>
    </w:p>
  </w:endnote>
  <w:endnote w:type="continuationSeparator" w:id="0">
    <w:p w14:paraId="2EC9FEA0" w14:textId="77777777" w:rsidR="00EB4F3A" w:rsidRDefault="00EB4F3A" w:rsidP="00851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EC89F" w14:textId="77777777" w:rsidR="006914E6" w:rsidRDefault="006914E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109DE" w14:textId="77777777" w:rsidR="008511A0" w:rsidRPr="007946E2" w:rsidRDefault="008511A0" w:rsidP="007946E2">
    <w:pPr>
      <w:pStyle w:val="Pieddepage"/>
      <w:tabs>
        <w:tab w:val="clear" w:pos="4536"/>
        <w:tab w:val="right" w:pos="8789"/>
      </w:tabs>
      <w:rPr>
        <w:color w:val="595959" w:themeColor="text1" w:themeTint="A6"/>
        <w:sz w:val="20"/>
        <w:szCs w:val="20"/>
      </w:rPr>
    </w:pPr>
    <w:r w:rsidRPr="007946E2">
      <w:rPr>
        <w:color w:val="595959" w:themeColor="text1" w:themeTint="A6"/>
        <w:sz w:val="20"/>
        <w:szCs w:val="20"/>
      </w:rPr>
      <w:t>Support de formation créé par Stéphane Rossetti – Tous droits réservés</w:t>
    </w:r>
    <w:r w:rsidR="007946E2" w:rsidRPr="007946E2">
      <w:rPr>
        <w:color w:val="595959" w:themeColor="text1" w:themeTint="A6"/>
        <w:sz w:val="20"/>
        <w:szCs w:val="20"/>
      </w:rPr>
      <w:tab/>
      <w:t xml:space="preserve">Page </w:t>
    </w:r>
    <w:r w:rsidR="007946E2" w:rsidRPr="007946E2">
      <w:rPr>
        <w:color w:val="595959" w:themeColor="text1" w:themeTint="A6"/>
        <w:sz w:val="20"/>
        <w:szCs w:val="20"/>
      </w:rPr>
      <w:fldChar w:fldCharType="begin"/>
    </w:r>
    <w:r w:rsidR="007946E2" w:rsidRPr="007946E2">
      <w:rPr>
        <w:color w:val="595959" w:themeColor="text1" w:themeTint="A6"/>
        <w:sz w:val="20"/>
        <w:szCs w:val="20"/>
      </w:rPr>
      <w:instrText xml:space="preserve"> PAGE   \* MERGEFORMAT </w:instrText>
    </w:r>
    <w:r w:rsidR="007946E2" w:rsidRPr="007946E2">
      <w:rPr>
        <w:color w:val="595959" w:themeColor="text1" w:themeTint="A6"/>
        <w:sz w:val="20"/>
        <w:szCs w:val="20"/>
      </w:rPr>
      <w:fldChar w:fldCharType="separate"/>
    </w:r>
    <w:r w:rsidR="0005478D">
      <w:rPr>
        <w:noProof/>
        <w:color w:val="595959" w:themeColor="text1" w:themeTint="A6"/>
        <w:sz w:val="20"/>
        <w:szCs w:val="20"/>
      </w:rPr>
      <w:t>1</w:t>
    </w:r>
    <w:r w:rsidR="007946E2" w:rsidRPr="007946E2">
      <w:rPr>
        <w:color w:val="595959" w:themeColor="text1" w:themeTint="A6"/>
        <w:sz w:val="20"/>
        <w:szCs w:val="20"/>
      </w:rPr>
      <w:fldChar w:fldCharType="end"/>
    </w:r>
    <w:r w:rsidR="007946E2" w:rsidRPr="007946E2">
      <w:rPr>
        <w:color w:val="595959" w:themeColor="text1" w:themeTint="A6"/>
        <w:sz w:val="20"/>
        <w:szCs w:val="20"/>
      </w:rPr>
      <w:t>/</w:t>
    </w:r>
    <w:r w:rsidR="007946E2" w:rsidRPr="007946E2">
      <w:rPr>
        <w:color w:val="595959" w:themeColor="text1" w:themeTint="A6"/>
        <w:sz w:val="20"/>
        <w:szCs w:val="20"/>
      </w:rPr>
      <w:fldChar w:fldCharType="begin"/>
    </w:r>
    <w:r w:rsidR="007946E2" w:rsidRPr="007946E2">
      <w:rPr>
        <w:color w:val="595959" w:themeColor="text1" w:themeTint="A6"/>
        <w:sz w:val="20"/>
        <w:szCs w:val="20"/>
      </w:rPr>
      <w:instrText xml:space="preserve"> NUMPAGES   \* MERGEFORMAT </w:instrText>
    </w:r>
    <w:r w:rsidR="007946E2" w:rsidRPr="007946E2">
      <w:rPr>
        <w:color w:val="595959" w:themeColor="text1" w:themeTint="A6"/>
        <w:sz w:val="20"/>
        <w:szCs w:val="20"/>
      </w:rPr>
      <w:fldChar w:fldCharType="separate"/>
    </w:r>
    <w:r w:rsidR="0005478D">
      <w:rPr>
        <w:noProof/>
        <w:color w:val="595959" w:themeColor="text1" w:themeTint="A6"/>
        <w:sz w:val="20"/>
        <w:szCs w:val="20"/>
      </w:rPr>
      <w:t>1</w:t>
    </w:r>
    <w:r w:rsidR="007946E2" w:rsidRPr="007946E2">
      <w:rPr>
        <w:color w:val="595959" w:themeColor="text1" w:themeTint="A6"/>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3653A" w14:textId="77777777" w:rsidR="006914E6" w:rsidRDefault="006914E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0C2B38" w14:textId="77777777" w:rsidR="00EB4F3A" w:rsidRDefault="00EB4F3A" w:rsidP="008511A0">
      <w:r>
        <w:separator/>
      </w:r>
    </w:p>
  </w:footnote>
  <w:footnote w:type="continuationSeparator" w:id="0">
    <w:p w14:paraId="3C9A9BCE" w14:textId="77777777" w:rsidR="00EB4F3A" w:rsidRDefault="00EB4F3A" w:rsidP="00851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AC5C6" w14:textId="77777777" w:rsidR="006914E6" w:rsidRDefault="006914E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884C6" w14:textId="77777777" w:rsidR="008511A0" w:rsidRPr="007946E2" w:rsidRDefault="00963384" w:rsidP="00963384">
    <w:pPr>
      <w:pStyle w:val="En-tte"/>
      <w:tabs>
        <w:tab w:val="clear" w:pos="4536"/>
        <w:tab w:val="left" w:pos="5387"/>
      </w:tabs>
      <w:rPr>
        <w:color w:val="595959" w:themeColor="text1" w:themeTint="A6"/>
      </w:rPr>
    </w:pPr>
    <w:r w:rsidRPr="007946E2">
      <w:rPr>
        <w:noProof/>
        <w:color w:val="595959" w:themeColor="text1" w:themeTint="A6"/>
        <w:lang w:eastAsia="fr-FR"/>
      </w:rPr>
      <w:drawing>
        <wp:anchor distT="0" distB="0" distL="114300" distR="114300" simplePos="0" relativeHeight="251659264" behindDoc="1" locked="0" layoutInCell="1" allowOverlap="1" wp14:anchorId="4C54C368" wp14:editId="6AD939A8">
          <wp:simplePos x="0" y="0"/>
          <wp:positionH relativeFrom="column">
            <wp:posOffset>2879725</wp:posOffset>
          </wp:positionH>
          <wp:positionV relativeFrom="paragraph">
            <wp:posOffset>-83820</wp:posOffset>
          </wp:positionV>
          <wp:extent cx="381000" cy="38100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_isocial.png"/>
                  <pic:cNvPicPr/>
                </pic:nvPicPr>
                <pic:blipFill>
                  <a:blip r:embed="rId1">
                    <a:extLst>
                      <a:ext uri="{28A0092B-C50C-407E-A947-70E740481C1C}">
                        <a14:useLocalDpi xmlns:a14="http://schemas.microsoft.com/office/drawing/2010/main" val="0"/>
                      </a:ext>
                    </a:extLst>
                  </a:blip>
                  <a:stretch>
                    <a:fillRect/>
                  </a:stretch>
                </pic:blipFill>
                <pic:spPr>
                  <a:xfrm>
                    <a:off x="0" y="0"/>
                    <a:ext cx="381000" cy="381000"/>
                  </a:xfrm>
                  <a:prstGeom prst="rect">
                    <a:avLst/>
                  </a:prstGeom>
                </pic:spPr>
              </pic:pic>
            </a:graphicData>
          </a:graphic>
        </wp:anchor>
      </w:drawing>
    </w:r>
    <w:r w:rsidRPr="007946E2">
      <w:rPr>
        <w:noProof/>
        <w:color w:val="595959" w:themeColor="text1" w:themeTint="A6"/>
        <w:lang w:eastAsia="fr-FR"/>
      </w:rPr>
      <w:drawing>
        <wp:anchor distT="0" distB="0" distL="114300" distR="114300" simplePos="0" relativeHeight="251658240" behindDoc="0" locked="0" layoutInCell="1" allowOverlap="1" wp14:anchorId="2A85C9CF" wp14:editId="699BD3B4">
          <wp:simplePos x="0" y="0"/>
          <wp:positionH relativeFrom="column">
            <wp:posOffset>-635</wp:posOffset>
          </wp:positionH>
          <wp:positionV relativeFrom="paragraph">
            <wp:posOffset>-114300</wp:posOffset>
          </wp:positionV>
          <wp:extent cx="449580" cy="449580"/>
          <wp:effectExtent l="0" t="0" r="7620" b="762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formateur.png"/>
                  <pic:cNvPicPr/>
                </pic:nvPicPr>
                <pic:blipFill>
                  <a:blip r:embed="rId2">
                    <a:extLst>
                      <a:ext uri="{28A0092B-C50C-407E-A947-70E740481C1C}">
                        <a14:useLocalDpi xmlns:a14="http://schemas.microsoft.com/office/drawing/2010/main" val="0"/>
                      </a:ext>
                    </a:extLst>
                  </a:blip>
                  <a:stretch>
                    <a:fillRect/>
                  </a:stretch>
                </pic:blipFill>
                <pic:spPr>
                  <a:xfrm>
                    <a:off x="0" y="0"/>
                    <a:ext cx="449580" cy="449580"/>
                  </a:xfrm>
                  <a:prstGeom prst="rect">
                    <a:avLst/>
                  </a:prstGeom>
                </pic:spPr>
              </pic:pic>
            </a:graphicData>
          </a:graphic>
          <wp14:sizeRelH relativeFrom="margin">
            <wp14:pctWidth>0</wp14:pctWidth>
          </wp14:sizeRelH>
          <wp14:sizeRelV relativeFrom="margin">
            <wp14:pctHeight>0</wp14:pctHeight>
          </wp14:sizeRelV>
        </wp:anchor>
      </w:drawing>
    </w:r>
    <w:hyperlink r:id="rId3" w:history="1">
      <w:r w:rsidR="009F6C2A" w:rsidRPr="002B75C5">
        <w:rPr>
          <w:rStyle w:val="Lienhypertexte"/>
        </w:rPr>
        <w:t>https://www.bonbache.fr/</w:t>
      </w:r>
    </w:hyperlink>
    <w:r w:rsidR="006A6CD2" w:rsidRPr="007946E2">
      <w:rPr>
        <w:color w:val="595959" w:themeColor="text1" w:themeTint="A6"/>
      </w:rPr>
      <w:tab/>
    </w:r>
    <w:hyperlink r:id="rId4" w:history="1">
      <w:r w:rsidR="006A6CD2" w:rsidRPr="007946E2">
        <w:rPr>
          <w:rStyle w:val="Lienhypertexte"/>
          <w:color w:val="595959" w:themeColor="text1" w:themeTint="A6"/>
        </w:rPr>
        <w:t>https://www.facebook.com/Sformateur/</w:t>
      </w:r>
    </w:hyperlink>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94E2B" w14:textId="77777777" w:rsidR="006914E6" w:rsidRDefault="006914E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745A3"/>
    <w:multiLevelType w:val="hybridMultilevel"/>
    <w:tmpl w:val="87541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DE7163"/>
    <w:multiLevelType w:val="hybridMultilevel"/>
    <w:tmpl w:val="3BF47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9E65C1"/>
    <w:multiLevelType w:val="hybridMultilevel"/>
    <w:tmpl w:val="B47C7A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CB5A70"/>
    <w:multiLevelType w:val="hybridMultilevel"/>
    <w:tmpl w:val="A56A7A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1D224C"/>
    <w:multiLevelType w:val="hybridMultilevel"/>
    <w:tmpl w:val="9E4EBA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2666CB"/>
    <w:multiLevelType w:val="hybridMultilevel"/>
    <w:tmpl w:val="8E60A5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CC3388"/>
    <w:multiLevelType w:val="hybridMultilevel"/>
    <w:tmpl w:val="36A854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0256F2"/>
    <w:multiLevelType w:val="hybridMultilevel"/>
    <w:tmpl w:val="B4A6E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4C5A2C"/>
    <w:multiLevelType w:val="hybridMultilevel"/>
    <w:tmpl w:val="450417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2A1EE2"/>
    <w:multiLevelType w:val="hybridMultilevel"/>
    <w:tmpl w:val="D6540C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665BD0"/>
    <w:multiLevelType w:val="hybridMultilevel"/>
    <w:tmpl w:val="EF7AB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F36E3E"/>
    <w:multiLevelType w:val="hybridMultilevel"/>
    <w:tmpl w:val="3912CB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5007F5"/>
    <w:multiLevelType w:val="hybridMultilevel"/>
    <w:tmpl w:val="E5F455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DB09B6"/>
    <w:multiLevelType w:val="hybridMultilevel"/>
    <w:tmpl w:val="92A415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FC25BA"/>
    <w:multiLevelType w:val="hybridMultilevel"/>
    <w:tmpl w:val="078AA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1B1AFF"/>
    <w:multiLevelType w:val="hybridMultilevel"/>
    <w:tmpl w:val="9A820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B72B53"/>
    <w:multiLevelType w:val="hybridMultilevel"/>
    <w:tmpl w:val="B2F26E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942078"/>
    <w:multiLevelType w:val="hybridMultilevel"/>
    <w:tmpl w:val="98187A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6F958B0"/>
    <w:multiLevelType w:val="hybridMultilevel"/>
    <w:tmpl w:val="5F36F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025001"/>
    <w:multiLevelType w:val="hybridMultilevel"/>
    <w:tmpl w:val="DFEE64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32744E"/>
    <w:multiLevelType w:val="hybridMultilevel"/>
    <w:tmpl w:val="578C1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F5168E6"/>
    <w:multiLevelType w:val="hybridMultilevel"/>
    <w:tmpl w:val="2C68FC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362EFE"/>
    <w:multiLevelType w:val="hybridMultilevel"/>
    <w:tmpl w:val="023AC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650408"/>
    <w:multiLevelType w:val="hybridMultilevel"/>
    <w:tmpl w:val="AF3650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A3E16C1"/>
    <w:multiLevelType w:val="hybridMultilevel"/>
    <w:tmpl w:val="504AA7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CBC33EC"/>
    <w:multiLevelType w:val="hybridMultilevel"/>
    <w:tmpl w:val="886E8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231FCF"/>
    <w:multiLevelType w:val="hybridMultilevel"/>
    <w:tmpl w:val="5FA224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E8F3003"/>
    <w:multiLevelType w:val="hybridMultilevel"/>
    <w:tmpl w:val="56F678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4873A1D"/>
    <w:multiLevelType w:val="hybridMultilevel"/>
    <w:tmpl w:val="75386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524300A"/>
    <w:multiLevelType w:val="hybridMultilevel"/>
    <w:tmpl w:val="8A00B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8B2D5E"/>
    <w:multiLevelType w:val="hybridMultilevel"/>
    <w:tmpl w:val="70561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A0B4D70"/>
    <w:multiLevelType w:val="hybridMultilevel"/>
    <w:tmpl w:val="DD465E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F0B1589"/>
    <w:multiLevelType w:val="hybridMultilevel"/>
    <w:tmpl w:val="DF08C3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8"/>
  </w:num>
  <w:num w:numId="4">
    <w:abstractNumId w:val="27"/>
  </w:num>
  <w:num w:numId="5">
    <w:abstractNumId w:val="22"/>
  </w:num>
  <w:num w:numId="6">
    <w:abstractNumId w:val="24"/>
  </w:num>
  <w:num w:numId="7">
    <w:abstractNumId w:val="12"/>
  </w:num>
  <w:num w:numId="8">
    <w:abstractNumId w:val="3"/>
  </w:num>
  <w:num w:numId="9">
    <w:abstractNumId w:val="26"/>
  </w:num>
  <w:num w:numId="10">
    <w:abstractNumId w:val="6"/>
  </w:num>
  <w:num w:numId="11">
    <w:abstractNumId w:val="7"/>
  </w:num>
  <w:num w:numId="12">
    <w:abstractNumId w:val="11"/>
  </w:num>
  <w:num w:numId="13">
    <w:abstractNumId w:val="16"/>
  </w:num>
  <w:num w:numId="14">
    <w:abstractNumId w:val="23"/>
  </w:num>
  <w:num w:numId="15">
    <w:abstractNumId w:val="2"/>
  </w:num>
  <w:num w:numId="16">
    <w:abstractNumId w:val="14"/>
  </w:num>
  <w:num w:numId="17">
    <w:abstractNumId w:val="32"/>
  </w:num>
  <w:num w:numId="18">
    <w:abstractNumId w:val="9"/>
  </w:num>
  <w:num w:numId="19">
    <w:abstractNumId w:val="20"/>
  </w:num>
  <w:num w:numId="20">
    <w:abstractNumId w:val="30"/>
  </w:num>
  <w:num w:numId="21">
    <w:abstractNumId w:val="31"/>
  </w:num>
  <w:num w:numId="22">
    <w:abstractNumId w:val="29"/>
  </w:num>
  <w:num w:numId="23">
    <w:abstractNumId w:val="0"/>
  </w:num>
  <w:num w:numId="24">
    <w:abstractNumId w:val="19"/>
  </w:num>
  <w:num w:numId="25">
    <w:abstractNumId w:val="28"/>
  </w:num>
  <w:num w:numId="26">
    <w:abstractNumId w:val="17"/>
  </w:num>
  <w:num w:numId="27">
    <w:abstractNumId w:val="21"/>
  </w:num>
  <w:num w:numId="28">
    <w:abstractNumId w:val="4"/>
  </w:num>
  <w:num w:numId="29">
    <w:abstractNumId w:val="25"/>
  </w:num>
  <w:num w:numId="30">
    <w:abstractNumId w:val="1"/>
  </w:num>
  <w:num w:numId="31">
    <w:abstractNumId w:val="8"/>
  </w:num>
  <w:num w:numId="32">
    <w:abstractNumId w:val="10"/>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07E"/>
    <w:rsid w:val="00001054"/>
    <w:rsid w:val="000025F5"/>
    <w:rsid w:val="000069E6"/>
    <w:rsid w:val="0001155B"/>
    <w:rsid w:val="00012B5D"/>
    <w:rsid w:val="00033EB0"/>
    <w:rsid w:val="0005478D"/>
    <w:rsid w:val="00064AFC"/>
    <w:rsid w:val="00074D9F"/>
    <w:rsid w:val="00076B3A"/>
    <w:rsid w:val="00082D45"/>
    <w:rsid w:val="00086289"/>
    <w:rsid w:val="0009135F"/>
    <w:rsid w:val="000A4C25"/>
    <w:rsid w:val="000B0899"/>
    <w:rsid w:val="000C7E62"/>
    <w:rsid w:val="000E0262"/>
    <w:rsid w:val="000E4DBE"/>
    <w:rsid w:val="001024A2"/>
    <w:rsid w:val="001164C7"/>
    <w:rsid w:val="00116741"/>
    <w:rsid w:val="0012110B"/>
    <w:rsid w:val="0016709C"/>
    <w:rsid w:val="00177AE0"/>
    <w:rsid w:val="001852B2"/>
    <w:rsid w:val="00191887"/>
    <w:rsid w:val="00194C20"/>
    <w:rsid w:val="001A3CDA"/>
    <w:rsid w:val="001A4C78"/>
    <w:rsid w:val="001B0379"/>
    <w:rsid w:val="001D73C6"/>
    <w:rsid w:val="001E6B26"/>
    <w:rsid w:val="001F784B"/>
    <w:rsid w:val="00213674"/>
    <w:rsid w:val="00215E84"/>
    <w:rsid w:val="00232778"/>
    <w:rsid w:val="0023694E"/>
    <w:rsid w:val="00261FB3"/>
    <w:rsid w:val="00277E4E"/>
    <w:rsid w:val="00285C7C"/>
    <w:rsid w:val="00290FEF"/>
    <w:rsid w:val="00292E33"/>
    <w:rsid w:val="002A1B85"/>
    <w:rsid w:val="002B1D24"/>
    <w:rsid w:val="002C2D70"/>
    <w:rsid w:val="002C3576"/>
    <w:rsid w:val="002C4885"/>
    <w:rsid w:val="002D28D3"/>
    <w:rsid w:val="002E4405"/>
    <w:rsid w:val="002E7154"/>
    <w:rsid w:val="00311930"/>
    <w:rsid w:val="003179DF"/>
    <w:rsid w:val="00323636"/>
    <w:rsid w:val="00323CD4"/>
    <w:rsid w:val="00327348"/>
    <w:rsid w:val="00332084"/>
    <w:rsid w:val="00340F66"/>
    <w:rsid w:val="00341558"/>
    <w:rsid w:val="00345F73"/>
    <w:rsid w:val="003472C7"/>
    <w:rsid w:val="00355DC6"/>
    <w:rsid w:val="00356809"/>
    <w:rsid w:val="00371D4B"/>
    <w:rsid w:val="003775FE"/>
    <w:rsid w:val="00382C2C"/>
    <w:rsid w:val="00386920"/>
    <w:rsid w:val="003A3FB9"/>
    <w:rsid w:val="003A4DB2"/>
    <w:rsid w:val="003A5790"/>
    <w:rsid w:val="003B2A84"/>
    <w:rsid w:val="003C51E5"/>
    <w:rsid w:val="003D6C67"/>
    <w:rsid w:val="003E5D29"/>
    <w:rsid w:val="003E6D06"/>
    <w:rsid w:val="003E7118"/>
    <w:rsid w:val="003F6462"/>
    <w:rsid w:val="0040052C"/>
    <w:rsid w:val="0040655E"/>
    <w:rsid w:val="00412699"/>
    <w:rsid w:val="00426568"/>
    <w:rsid w:val="00437C62"/>
    <w:rsid w:val="004467A5"/>
    <w:rsid w:val="00456B3B"/>
    <w:rsid w:val="00461E1B"/>
    <w:rsid w:val="0046477F"/>
    <w:rsid w:val="00467BB6"/>
    <w:rsid w:val="00485280"/>
    <w:rsid w:val="004927E5"/>
    <w:rsid w:val="004B172F"/>
    <w:rsid w:val="004B198D"/>
    <w:rsid w:val="004C10ED"/>
    <w:rsid w:val="004C15A4"/>
    <w:rsid w:val="004C6DB5"/>
    <w:rsid w:val="004D210A"/>
    <w:rsid w:val="004D3249"/>
    <w:rsid w:val="004F5F36"/>
    <w:rsid w:val="00513CC9"/>
    <w:rsid w:val="005278AF"/>
    <w:rsid w:val="00543718"/>
    <w:rsid w:val="00547221"/>
    <w:rsid w:val="0055209B"/>
    <w:rsid w:val="00554A68"/>
    <w:rsid w:val="005559C0"/>
    <w:rsid w:val="00564BFD"/>
    <w:rsid w:val="00582745"/>
    <w:rsid w:val="00585975"/>
    <w:rsid w:val="005A4368"/>
    <w:rsid w:val="005C4962"/>
    <w:rsid w:val="005D4086"/>
    <w:rsid w:val="005D49DD"/>
    <w:rsid w:val="005D72FB"/>
    <w:rsid w:val="005E0DCC"/>
    <w:rsid w:val="005E18ED"/>
    <w:rsid w:val="005E305E"/>
    <w:rsid w:val="005E77B9"/>
    <w:rsid w:val="006042AA"/>
    <w:rsid w:val="006130E0"/>
    <w:rsid w:val="00625575"/>
    <w:rsid w:val="00630B59"/>
    <w:rsid w:val="00633766"/>
    <w:rsid w:val="00652136"/>
    <w:rsid w:val="00670499"/>
    <w:rsid w:val="00677D7A"/>
    <w:rsid w:val="006823E1"/>
    <w:rsid w:val="0068526F"/>
    <w:rsid w:val="00690FF8"/>
    <w:rsid w:val="006914E6"/>
    <w:rsid w:val="00691ECB"/>
    <w:rsid w:val="006948F9"/>
    <w:rsid w:val="006A6CD2"/>
    <w:rsid w:val="006B7A6C"/>
    <w:rsid w:val="006C7B34"/>
    <w:rsid w:val="006D4B33"/>
    <w:rsid w:val="006E2722"/>
    <w:rsid w:val="006F16E4"/>
    <w:rsid w:val="00707EFA"/>
    <w:rsid w:val="007259F9"/>
    <w:rsid w:val="00736646"/>
    <w:rsid w:val="007449EC"/>
    <w:rsid w:val="007671C4"/>
    <w:rsid w:val="007713B7"/>
    <w:rsid w:val="00775DE9"/>
    <w:rsid w:val="00782663"/>
    <w:rsid w:val="00791F04"/>
    <w:rsid w:val="0079354A"/>
    <w:rsid w:val="007946E2"/>
    <w:rsid w:val="007F7FC5"/>
    <w:rsid w:val="00802C76"/>
    <w:rsid w:val="00826185"/>
    <w:rsid w:val="00846D4A"/>
    <w:rsid w:val="008511A0"/>
    <w:rsid w:val="00860C8E"/>
    <w:rsid w:val="00864345"/>
    <w:rsid w:val="00867C0D"/>
    <w:rsid w:val="00870096"/>
    <w:rsid w:val="00873F56"/>
    <w:rsid w:val="00884ED9"/>
    <w:rsid w:val="008922AC"/>
    <w:rsid w:val="0089403A"/>
    <w:rsid w:val="00894726"/>
    <w:rsid w:val="0089666C"/>
    <w:rsid w:val="008C0A1C"/>
    <w:rsid w:val="008C0EF1"/>
    <w:rsid w:val="008C1DF8"/>
    <w:rsid w:val="008E640D"/>
    <w:rsid w:val="00901965"/>
    <w:rsid w:val="009036AF"/>
    <w:rsid w:val="009165AF"/>
    <w:rsid w:val="00920D79"/>
    <w:rsid w:val="00932316"/>
    <w:rsid w:val="00933306"/>
    <w:rsid w:val="00942EAD"/>
    <w:rsid w:val="00956BB5"/>
    <w:rsid w:val="009632A5"/>
    <w:rsid w:val="00963384"/>
    <w:rsid w:val="00981CD4"/>
    <w:rsid w:val="009907B6"/>
    <w:rsid w:val="0099643E"/>
    <w:rsid w:val="009A3EBD"/>
    <w:rsid w:val="009B4C1C"/>
    <w:rsid w:val="009B5393"/>
    <w:rsid w:val="009C0299"/>
    <w:rsid w:val="009C2B0A"/>
    <w:rsid w:val="009D39D8"/>
    <w:rsid w:val="009F5A0C"/>
    <w:rsid w:val="009F6C2A"/>
    <w:rsid w:val="009F7DDB"/>
    <w:rsid w:val="00A115EC"/>
    <w:rsid w:val="00A203DB"/>
    <w:rsid w:val="00A26CFF"/>
    <w:rsid w:val="00A31A4D"/>
    <w:rsid w:val="00A32279"/>
    <w:rsid w:val="00A33CA1"/>
    <w:rsid w:val="00A45226"/>
    <w:rsid w:val="00A52906"/>
    <w:rsid w:val="00A57ED2"/>
    <w:rsid w:val="00A61DA9"/>
    <w:rsid w:val="00A8200C"/>
    <w:rsid w:val="00A94506"/>
    <w:rsid w:val="00A949D8"/>
    <w:rsid w:val="00A952C5"/>
    <w:rsid w:val="00AA0E96"/>
    <w:rsid w:val="00AB4251"/>
    <w:rsid w:val="00AC5A6C"/>
    <w:rsid w:val="00AD3D90"/>
    <w:rsid w:val="00AD66AA"/>
    <w:rsid w:val="00AF40F9"/>
    <w:rsid w:val="00B0407E"/>
    <w:rsid w:val="00B04C3D"/>
    <w:rsid w:val="00B06D5A"/>
    <w:rsid w:val="00B33691"/>
    <w:rsid w:val="00B62ED2"/>
    <w:rsid w:val="00B7034D"/>
    <w:rsid w:val="00B7503F"/>
    <w:rsid w:val="00B9023F"/>
    <w:rsid w:val="00B9496D"/>
    <w:rsid w:val="00B96731"/>
    <w:rsid w:val="00BB02D3"/>
    <w:rsid w:val="00BE3341"/>
    <w:rsid w:val="00BF1130"/>
    <w:rsid w:val="00C115AD"/>
    <w:rsid w:val="00C12EE1"/>
    <w:rsid w:val="00C3033D"/>
    <w:rsid w:val="00C339F8"/>
    <w:rsid w:val="00C34D87"/>
    <w:rsid w:val="00C4557E"/>
    <w:rsid w:val="00C523F7"/>
    <w:rsid w:val="00C63B8E"/>
    <w:rsid w:val="00C714B6"/>
    <w:rsid w:val="00C90D91"/>
    <w:rsid w:val="00CB2728"/>
    <w:rsid w:val="00CB2E50"/>
    <w:rsid w:val="00CB3923"/>
    <w:rsid w:val="00CC3CB9"/>
    <w:rsid w:val="00CE6E54"/>
    <w:rsid w:val="00CF4A75"/>
    <w:rsid w:val="00D00B2E"/>
    <w:rsid w:val="00D035B0"/>
    <w:rsid w:val="00D1434C"/>
    <w:rsid w:val="00D16994"/>
    <w:rsid w:val="00D2274A"/>
    <w:rsid w:val="00D30169"/>
    <w:rsid w:val="00D364D0"/>
    <w:rsid w:val="00D438CC"/>
    <w:rsid w:val="00D52148"/>
    <w:rsid w:val="00D578CA"/>
    <w:rsid w:val="00D62D09"/>
    <w:rsid w:val="00D678CE"/>
    <w:rsid w:val="00D70E93"/>
    <w:rsid w:val="00D80921"/>
    <w:rsid w:val="00D87FCF"/>
    <w:rsid w:val="00D9123E"/>
    <w:rsid w:val="00DA28B8"/>
    <w:rsid w:val="00DB0645"/>
    <w:rsid w:val="00DB3B3D"/>
    <w:rsid w:val="00DE2CA1"/>
    <w:rsid w:val="00DE3739"/>
    <w:rsid w:val="00DE5B92"/>
    <w:rsid w:val="00E0167C"/>
    <w:rsid w:val="00E10A3E"/>
    <w:rsid w:val="00E15EE8"/>
    <w:rsid w:val="00E17B77"/>
    <w:rsid w:val="00E33510"/>
    <w:rsid w:val="00E42CD9"/>
    <w:rsid w:val="00E51C0B"/>
    <w:rsid w:val="00E53A1F"/>
    <w:rsid w:val="00E62147"/>
    <w:rsid w:val="00E64351"/>
    <w:rsid w:val="00E66784"/>
    <w:rsid w:val="00E7125D"/>
    <w:rsid w:val="00E72AD1"/>
    <w:rsid w:val="00E753BD"/>
    <w:rsid w:val="00EB1423"/>
    <w:rsid w:val="00EB3BE1"/>
    <w:rsid w:val="00EB4F3A"/>
    <w:rsid w:val="00EB7F9A"/>
    <w:rsid w:val="00EC7572"/>
    <w:rsid w:val="00EF1090"/>
    <w:rsid w:val="00F009AC"/>
    <w:rsid w:val="00F012AC"/>
    <w:rsid w:val="00F11192"/>
    <w:rsid w:val="00F252F9"/>
    <w:rsid w:val="00F629B6"/>
    <w:rsid w:val="00F72948"/>
    <w:rsid w:val="00F86081"/>
    <w:rsid w:val="00F93D79"/>
    <w:rsid w:val="00FA4D20"/>
    <w:rsid w:val="00FA623D"/>
    <w:rsid w:val="00FB2553"/>
    <w:rsid w:val="00FE5C02"/>
    <w:rsid w:val="00FF07FD"/>
    <w:rsid w:val="00FF58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15CE90"/>
  <w15:chartTrackingRefBased/>
  <w15:docId w15:val="{6283EC56-FFB7-4244-B5FF-FFD80854E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51E5"/>
    <w:pPr>
      <w:spacing w:after="0" w:line="240" w:lineRule="auto"/>
    </w:pPr>
    <w:rPr>
      <w:rFonts w:cstheme="maj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511A0"/>
    <w:pPr>
      <w:tabs>
        <w:tab w:val="center" w:pos="4536"/>
        <w:tab w:val="right" w:pos="9072"/>
      </w:tabs>
    </w:pPr>
  </w:style>
  <w:style w:type="character" w:customStyle="1" w:styleId="En-tteCar">
    <w:name w:val="En-tête Car"/>
    <w:basedOn w:val="Policepardfaut"/>
    <w:link w:val="En-tte"/>
    <w:uiPriority w:val="99"/>
    <w:rsid w:val="008511A0"/>
  </w:style>
  <w:style w:type="paragraph" w:styleId="Pieddepage">
    <w:name w:val="footer"/>
    <w:basedOn w:val="Normal"/>
    <w:link w:val="PieddepageCar"/>
    <w:uiPriority w:val="99"/>
    <w:unhideWhenUsed/>
    <w:rsid w:val="008511A0"/>
    <w:pPr>
      <w:tabs>
        <w:tab w:val="center" w:pos="4536"/>
        <w:tab w:val="right" w:pos="9072"/>
      </w:tabs>
    </w:pPr>
  </w:style>
  <w:style w:type="character" w:customStyle="1" w:styleId="PieddepageCar">
    <w:name w:val="Pied de page Car"/>
    <w:basedOn w:val="Policepardfaut"/>
    <w:link w:val="Pieddepage"/>
    <w:uiPriority w:val="99"/>
    <w:rsid w:val="008511A0"/>
  </w:style>
  <w:style w:type="character" w:styleId="Lienhypertexte">
    <w:name w:val="Hyperlink"/>
    <w:basedOn w:val="Policepardfaut"/>
    <w:uiPriority w:val="99"/>
    <w:unhideWhenUsed/>
    <w:rsid w:val="008511A0"/>
    <w:rPr>
      <w:color w:val="0000FF" w:themeColor="hyperlink"/>
      <w:u w:val="single"/>
    </w:rPr>
  </w:style>
  <w:style w:type="paragraph" w:styleId="Paragraphedeliste">
    <w:name w:val="List Paragraph"/>
    <w:basedOn w:val="Normal"/>
    <w:uiPriority w:val="34"/>
    <w:qFormat/>
    <w:rsid w:val="003C51E5"/>
    <w:pPr>
      <w:ind w:left="720"/>
      <w:contextualSpacing/>
    </w:pPr>
  </w:style>
  <w:style w:type="character" w:styleId="Mentionnonrsolue">
    <w:name w:val="Unresolved Mention"/>
    <w:basedOn w:val="Policepardfaut"/>
    <w:uiPriority w:val="99"/>
    <w:semiHidden/>
    <w:unhideWhenUsed/>
    <w:rsid w:val="00691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s://www.bonbache.fr/" TargetMode="External"/><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hyperlink" Target="https://www.facebook.com/Sformateu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fr\OneDrive\Documents\Mod&#232;les%20Office%20personnalis&#233;s\Support_formatio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Support_formation.dotx</Template>
  <TotalTime>43</TotalTime>
  <Pages>1</Pages>
  <Words>318</Words>
  <Characters>1755</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 R</dc:creator>
  <cp:keywords/>
  <dc:description/>
  <cp:lastModifiedBy>Steph R</cp:lastModifiedBy>
  <cp:revision>5</cp:revision>
  <dcterms:created xsi:type="dcterms:W3CDTF">2021-02-11T08:34:00Z</dcterms:created>
  <dcterms:modified xsi:type="dcterms:W3CDTF">2021-02-11T09:21:00Z</dcterms:modified>
</cp:coreProperties>
</file>